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07FE6" w14:textId="36DA528C" w:rsidR="00BA00AB" w:rsidRDefault="00CE53A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Katherine RAYGH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677B1">
        <w:rPr>
          <w:rFonts w:ascii="Times New Roman" w:hAnsi="Times New Roman" w:cs="Times New Roman"/>
          <w:sz w:val="24"/>
          <w:szCs w:val="24"/>
        </w:rPr>
        <w:t>(d.1507)</w:t>
      </w:r>
    </w:p>
    <w:p w14:paraId="709D885E" w14:textId="6F689DCA" w:rsidR="00B677B1" w:rsidRDefault="00B677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Widow.</w:t>
      </w:r>
    </w:p>
    <w:p w14:paraId="1B7A3A5B" w14:textId="3B1D8528" w:rsidR="00B677B1" w:rsidRDefault="00B677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8A3009" w14:textId="2E61C7AD" w:rsidR="00B677B1" w:rsidRDefault="00B677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35FBCE" w14:textId="4BCFE0C7" w:rsidR="00B677B1" w:rsidRDefault="00B677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Sep.1507</w:t>
      </w:r>
      <w:r>
        <w:rPr>
          <w:rFonts w:ascii="Times New Roman" w:hAnsi="Times New Roman" w:cs="Times New Roman"/>
          <w:sz w:val="24"/>
          <w:szCs w:val="24"/>
        </w:rPr>
        <w:tab/>
        <w:t>She made her Will.   (W.Y.R. p.136)</w:t>
      </w:r>
    </w:p>
    <w:p w14:paraId="00EF083D" w14:textId="06AEB89F" w:rsidR="00B677B1" w:rsidRDefault="00B677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Dec.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77ED68D3" w14:textId="69DB6847" w:rsidR="00B677B1" w:rsidRDefault="00B677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3C4EED" w14:textId="21AC997D" w:rsidR="00B677B1" w:rsidRDefault="00B677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891D82" w14:textId="62168BDB" w:rsidR="00B677B1" w:rsidRPr="00CE53AA" w:rsidRDefault="00B677B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sectPr w:rsidR="00B677B1" w:rsidRPr="00CE53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183A4" w14:textId="77777777" w:rsidR="00CE53AA" w:rsidRDefault="00CE53AA" w:rsidP="009139A6">
      <w:r>
        <w:separator/>
      </w:r>
    </w:p>
  </w:endnote>
  <w:endnote w:type="continuationSeparator" w:id="0">
    <w:p w14:paraId="07CC4637" w14:textId="77777777" w:rsidR="00CE53AA" w:rsidRDefault="00CE53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335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D86D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CD1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78493" w14:textId="77777777" w:rsidR="00CE53AA" w:rsidRDefault="00CE53AA" w:rsidP="009139A6">
      <w:r>
        <w:separator/>
      </w:r>
    </w:p>
  </w:footnote>
  <w:footnote w:type="continuationSeparator" w:id="0">
    <w:p w14:paraId="5ED1D9B5" w14:textId="77777777" w:rsidR="00CE53AA" w:rsidRDefault="00CE53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B74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F1C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BA3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3AA"/>
    <w:rsid w:val="000666E0"/>
    <w:rsid w:val="002510B7"/>
    <w:rsid w:val="005C130B"/>
    <w:rsid w:val="00826F5C"/>
    <w:rsid w:val="009139A6"/>
    <w:rsid w:val="009448BB"/>
    <w:rsid w:val="00A3176C"/>
    <w:rsid w:val="00AE65F8"/>
    <w:rsid w:val="00B677B1"/>
    <w:rsid w:val="00BA00AB"/>
    <w:rsid w:val="00CB4ED9"/>
    <w:rsid w:val="00CE53A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76B81"/>
  <w15:chartTrackingRefBased/>
  <w15:docId w15:val="{8365704F-205C-4ED9-93FB-4DE9FFB0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58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2021-07-26T07:20:00Z</dcterms:created>
  <dcterms:modified xsi:type="dcterms:W3CDTF">2021-07-26T08:18:00Z</dcterms:modified>
</cp:coreProperties>
</file>